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EA6DC" w14:textId="77777777" w:rsidR="00994DDF" w:rsidRPr="008642EC" w:rsidRDefault="00994DDF" w:rsidP="00994DD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0C4072F" w14:textId="77777777" w:rsidR="00994DDF" w:rsidRDefault="00994DDF" w:rsidP="00994DDF">
      <w:pPr>
        <w:pStyle w:val="BasicParagraph"/>
        <w:suppressAutoHyphens/>
        <w:spacing w:line="240" w:lineRule="auto"/>
        <w:rPr>
          <w:rFonts w:ascii="Times New Roman" w:hAnsi="Times New Roman" w:cs="Times New Roman"/>
          <w:b/>
          <w:bCs/>
          <w:color w:val="000000" w:themeColor="text1"/>
          <w:sz w:val="21"/>
          <w:szCs w:val="21"/>
        </w:rPr>
      </w:pPr>
    </w:p>
    <w:p w14:paraId="2B5477EF" w14:textId="77777777" w:rsidR="00994DDF" w:rsidRPr="00582653" w:rsidRDefault="00994DDF" w:rsidP="00994DD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289C7FD" w14:textId="77777777" w:rsidR="00994DDF" w:rsidRDefault="00994DDF" w:rsidP="00994D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ACA2FA4" w14:textId="77777777" w:rsidR="00994DDF" w:rsidRDefault="00994DDF" w:rsidP="00994DD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99294A7" w14:textId="77777777" w:rsidR="00994DDF" w:rsidRPr="00582653" w:rsidRDefault="00994DDF" w:rsidP="00994DD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F447ADE" wp14:editId="012A995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75D77A0" w14:textId="3BF24215" w:rsidR="00994DDF" w:rsidRDefault="00994DDF" w:rsidP="00994D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Email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7C30E5D" w14:textId="77777777" w:rsidR="00994DDF" w:rsidRDefault="00994DDF" w:rsidP="00994DD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10AEC70" w14:textId="77777777" w:rsidR="00994DDF" w:rsidRPr="00582653" w:rsidRDefault="00994DDF" w:rsidP="00994D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B1D58AF" w14:textId="77777777" w:rsidR="00994DDF" w:rsidRPr="00582653" w:rsidRDefault="00994DDF" w:rsidP="00994D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FDFFCCD" w14:textId="77777777" w:rsidR="00994DDF" w:rsidRPr="008642EC" w:rsidRDefault="00994DDF" w:rsidP="00994DDF">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EF22C65" w14:textId="77777777" w:rsidR="00994DDF" w:rsidRPr="008642EC" w:rsidRDefault="00994DDF" w:rsidP="00994DDF">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B9E1C7F" w14:textId="77777777" w:rsidR="00994DDF" w:rsidRPr="00582653" w:rsidRDefault="00994DDF" w:rsidP="00994D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BB80D13" w14:textId="77777777" w:rsidR="00994DDF" w:rsidRPr="008642EC" w:rsidRDefault="00994DDF" w:rsidP="00994DD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EDA830C" w14:textId="77777777" w:rsidR="00994DDF" w:rsidRPr="008642EC" w:rsidRDefault="00994DDF" w:rsidP="00994DDF">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FE2219F" w14:textId="77777777" w:rsidR="00994DDF" w:rsidRPr="00582653" w:rsidRDefault="00994DDF" w:rsidP="00994DDF">
      <w:pPr>
        <w:pStyle w:val="BasicParagraph"/>
        <w:suppressAutoHyphens/>
        <w:spacing w:line="240" w:lineRule="auto"/>
        <w:rPr>
          <w:rFonts w:ascii="Times New Roman" w:hAnsi="Times New Roman" w:cs="Times New Roman"/>
          <w:color w:val="000000" w:themeColor="text1"/>
          <w:sz w:val="21"/>
          <w:szCs w:val="21"/>
        </w:rPr>
      </w:pPr>
    </w:p>
    <w:p w14:paraId="5130CECA" w14:textId="77777777" w:rsidR="00994DDF" w:rsidRPr="00582653" w:rsidRDefault="00994DDF" w:rsidP="00994DD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87A094D" w14:textId="77777777" w:rsidR="00994DDF" w:rsidRDefault="00994DDF" w:rsidP="00994D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CC3BAB8" w14:textId="77777777" w:rsidR="00994DDF" w:rsidRDefault="00994DDF" w:rsidP="00994DDF">
      <w:pPr>
        <w:pStyle w:val="BasicParagraph"/>
        <w:suppressAutoHyphens/>
        <w:spacing w:line="240" w:lineRule="auto"/>
        <w:ind w:left="720"/>
        <w:rPr>
          <w:rFonts w:ascii="Times New Roman" w:hAnsi="Times New Roman" w:cs="Times New Roman"/>
          <w:color w:val="000000" w:themeColor="text1"/>
          <w:sz w:val="21"/>
          <w:szCs w:val="21"/>
        </w:rPr>
      </w:pPr>
    </w:p>
    <w:p w14:paraId="5BDF0653" w14:textId="77777777" w:rsidR="00994DDF" w:rsidRDefault="00994DDF" w:rsidP="00994D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602840F" w14:textId="77777777" w:rsidR="00994DDF" w:rsidRDefault="00994DDF" w:rsidP="00994DDF">
      <w:pPr>
        <w:pStyle w:val="BasicParagraph"/>
        <w:suppressAutoHyphens/>
        <w:spacing w:line="240" w:lineRule="auto"/>
        <w:ind w:left="1440"/>
        <w:rPr>
          <w:rFonts w:ascii="Times New Roman" w:hAnsi="Times New Roman" w:cs="Times New Roman"/>
          <w:color w:val="000000" w:themeColor="text1"/>
          <w:sz w:val="21"/>
          <w:szCs w:val="21"/>
        </w:rPr>
      </w:pPr>
    </w:p>
    <w:p w14:paraId="7990E81F" w14:textId="77777777" w:rsidR="00994DDF" w:rsidRDefault="00994DDF" w:rsidP="00994D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725E1B3" w14:textId="77777777" w:rsidR="00994DDF" w:rsidRDefault="00994DDF" w:rsidP="00994DDF">
      <w:pPr>
        <w:pStyle w:val="BasicParagraph"/>
        <w:suppressAutoHyphens/>
        <w:spacing w:line="240" w:lineRule="auto"/>
        <w:ind w:left="1440"/>
        <w:rPr>
          <w:rFonts w:ascii="Times New Roman" w:hAnsi="Times New Roman" w:cs="Times New Roman"/>
          <w:color w:val="000000" w:themeColor="text1"/>
          <w:sz w:val="21"/>
          <w:szCs w:val="21"/>
        </w:rPr>
      </w:pPr>
    </w:p>
    <w:p w14:paraId="1350745C" w14:textId="77777777" w:rsidR="00994DDF" w:rsidRDefault="00994DDF" w:rsidP="00994DD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A54CFDF" w14:textId="18DBFF36" w:rsidR="00994DDF" w:rsidRDefault="00994DDF">
      <w:r>
        <w:br w:type="page"/>
      </w:r>
    </w:p>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76482F8B"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lastRenderedPageBreak/>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D0119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588" w:left="1440" w:header="709" w:footer="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31E41" w14:textId="77777777" w:rsidR="00BB6425" w:rsidRDefault="00BB6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138C" w14:textId="25F3C47D" w:rsidR="00436952" w:rsidRDefault="009E072F" w:rsidP="00436952">
    <w:pPr>
      <w:tabs>
        <w:tab w:val="right" w:pos="9015"/>
      </w:tabs>
      <w:spacing w:before="0" w:after="200"/>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16A0D48E" wp14:editId="23A55593">
              <wp:simplePos x="0" y="0"/>
              <wp:positionH relativeFrom="page">
                <wp:align>right</wp:align>
              </wp:positionH>
              <wp:positionV relativeFrom="page">
                <wp:posOffset>10258425</wp:posOffset>
              </wp:positionV>
              <wp:extent cx="7677150" cy="677545"/>
              <wp:effectExtent l="0" t="0" r="0" b="8255"/>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7BFB1461" id="Rectangle 3" o:spid="_x0000_s1026" alt="&quot;&quot;" style="position:absolute;margin-left:553.3pt;margin-top:807.75pt;width:604.5pt;height:53.35pt;z-index:-25165312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" fillcolor="#85be00 [3205]" stroked="f" strokeweight="2pt">
              <w10:wrap anchorx="page" anchory="page"/>
            </v:rect>
          </w:pict>
        </mc:Fallback>
      </mc:AlternateContent>
    </w:r>
    <w:r w:rsidR="00436952">
      <w:rPr>
        <w:color w:val="000000" w:themeColor="text1"/>
        <w:sz w:val="16"/>
        <w:szCs w:val="16"/>
      </w:rPr>
      <w:t>Unit code and Unit name</w:t>
    </w:r>
    <w:r w:rsidR="00436952">
      <w:rPr>
        <w:color w:val="000000" w:themeColor="text1"/>
        <w:sz w:val="16"/>
        <w:szCs w:val="16"/>
      </w:rPr>
      <w:tab/>
    </w:r>
    <w:r w:rsidR="00436952" w:rsidRPr="00512F5A">
      <w:rPr>
        <w:color w:val="000000" w:themeColor="text1"/>
        <w:sz w:val="16"/>
        <w:szCs w:val="16"/>
      </w:rPr>
      <w:t xml:space="preserve">Page </w:t>
    </w:r>
    <w:r w:rsidR="00436952" w:rsidRPr="00512F5A">
      <w:rPr>
        <w:color w:val="000000" w:themeColor="text1"/>
        <w:sz w:val="16"/>
        <w:szCs w:val="16"/>
      </w:rPr>
      <w:fldChar w:fldCharType="begin"/>
    </w:r>
    <w:r w:rsidR="00436952" w:rsidRPr="00512F5A">
      <w:rPr>
        <w:color w:val="000000" w:themeColor="text1"/>
        <w:sz w:val="16"/>
        <w:szCs w:val="16"/>
      </w:rPr>
      <w:instrText xml:space="preserve"> PAGE   \* MERGEFORMAT </w:instrText>
    </w:r>
    <w:r w:rsidR="00436952" w:rsidRPr="00512F5A">
      <w:rPr>
        <w:color w:val="000000" w:themeColor="text1"/>
        <w:sz w:val="16"/>
        <w:szCs w:val="16"/>
      </w:rPr>
      <w:fldChar w:fldCharType="separate"/>
    </w:r>
    <w:r w:rsidR="00436952">
      <w:rPr>
        <w:color w:val="000000" w:themeColor="text1"/>
        <w:sz w:val="16"/>
        <w:szCs w:val="16"/>
      </w:rPr>
      <w:t>2</w:t>
    </w:r>
    <w:r w:rsidR="00436952" w:rsidRPr="00512F5A">
      <w:rPr>
        <w:color w:val="000000" w:themeColor="text1"/>
        <w:sz w:val="16"/>
        <w:szCs w:val="16"/>
      </w:rPr>
      <w:fldChar w:fldCharType="end"/>
    </w:r>
    <w:r w:rsidR="00436952" w:rsidRPr="00512F5A">
      <w:rPr>
        <w:color w:val="000000" w:themeColor="text1"/>
        <w:sz w:val="16"/>
        <w:szCs w:val="16"/>
      </w:rPr>
      <w:t xml:space="preserve"> of </w:t>
    </w:r>
    <w:r w:rsidR="00436952" w:rsidRPr="00512F5A">
      <w:rPr>
        <w:color w:val="000000" w:themeColor="text1"/>
        <w:sz w:val="16"/>
        <w:szCs w:val="16"/>
      </w:rPr>
      <w:fldChar w:fldCharType="begin"/>
    </w:r>
    <w:r w:rsidR="00436952" w:rsidRPr="00512F5A">
      <w:rPr>
        <w:color w:val="000000" w:themeColor="text1"/>
        <w:sz w:val="16"/>
        <w:szCs w:val="16"/>
      </w:rPr>
      <w:instrText xml:space="preserve"> NUMPAGES   \* MERGEFORMAT </w:instrText>
    </w:r>
    <w:r w:rsidR="00436952" w:rsidRPr="00512F5A">
      <w:rPr>
        <w:color w:val="000000" w:themeColor="text1"/>
        <w:sz w:val="16"/>
        <w:szCs w:val="16"/>
      </w:rPr>
      <w:fldChar w:fldCharType="separate"/>
    </w:r>
    <w:r w:rsidR="00436952">
      <w:rPr>
        <w:color w:val="000000" w:themeColor="text1"/>
        <w:sz w:val="16"/>
        <w:szCs w:val="16"/>
      </w:rPr>
      <w:t>62</w:t>
    </w:r>
    <w:r w:rsidR="00436952" w:rsidRPr="00512F5A">
      <w:rPr>
        <w:color w:val="000000" w:themeColor="text1"/>
        <w:sz w:val="16"/>
        <w:szCs w:val="16"/>
      </w:rPr>
      <w:fldChar w:fldCharType="end"/>
    </w:r>
  </w:p>
  <w:p w14:paraId="5B95A326" w14:textId="12A78B17" w:rsidR="00436952" w:rsidRPr="000164B5" w:rsidRDefault="00436952" w:rsidP="009E072F">
    <w:pPr>
      <w:tabs>
        <w:tab w:val="left" w:pos="3828"/>
        <w:tab w:val="right" w:pos="9015"/>
      </w:tabs>
      <w:spacing w:before="0" w:after="200"/>
      <w:rPr>
        <w:color w:val="000000" w:themeColor="text1"/>
        <w:sz w:val="16"/>
        <w:szCs w:val="16"/>
      </w:rPr>
    </w:pPr>
    <w:r>
      <w:rPr>
        <w:color w:val="E6EAF6" w:themeColor="background1"/>
        <w:sz w:val="16"/>
        <w:szCs w:val="16"/>
      </w:rPr>
      <w:t>Reading</w:t>
    </w:r>
    <w:r w:rsidR="009E072F">
      <w:rPr>
        <w:color w:val="E6EAF6" w:themeColor="background1"/>
        <w:sz w:val="16"/>
        <w:szCs w:val="16"/>
      </w:rPr>
      <w:tab/>
    </w:r>
    <w:r w:rsidRPr="000164B5">
      <w:rPr>
        <w:color w:val="E6EAF6" w:themeColor="background1"/>
        <w:sz w:val="16"/>
        <w:szCs w:val="16"/>
      </w:rPr>
      <w:t xml:space="preserve">Version </w:t>
    </w:r>
    <w:r>
      <w:rPr>
        <w:color w:val="E6EAF6" w:themeColor="background1"/>
        <w:sz w:val="16"/>
        <w:szCs w:val="16"/>
      </w:rPr>
      <w:t>[version no,]</w:t>
    </w:r>
    <w:r w:rsidRPr="000164B5">
      <w:rPr>
        <w:color w:val="E6EAF6" w:themeColor="background1"/>
        <w:sz w:val="16"/>
        <w:szCs w:val="16"/>
      </w:rPr>
      <w:tab/>
      <w:t>UNE Partnerships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6169D" w14:textId="77777777" w:rsidR="00BB6425" w:rsidRDefault="00BB64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0B4CD" w14:textId="77777777" w:rsidR="00BB6425" w:rsidRDefault="00BB6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77FE7"/>
    <w:rsid w:val="0099279B"/>
    <w:rsid w:val="00994DDF"/>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994DD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94DD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3.xml"/><Relationship Id="rId10" Type="http://schemas.openxmlformats.org/officeDocument/2006/relationships/hyperlink" Target="mailto:communications@dss.gov.a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 Id="rId22"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F7FD6D-6E06-46CE-9C92-11E947317387}">
  <ds:schemaRefs>
    <ds:schemaRef ds:uri="http://schemas.openxmlformats.org/officeDocument/2006/bibliography"/>
  </ds:schemaRefs>
</ds:datastoreItem>
</file>

<file path=customXml/itemProps2.xml><?xml version="1.0" encoding="utf-8"?>
<ds:datastoreItem xmlns:ds="http://schemas.openxmlformats.org/officeDocument/2006/customXml" ds:itemID="{E6925163-E7FC-46D7-A74B-1CDAB6D6B936}"/>
</file>

<file path=customXml/itemProps3.xml><?xml version="1.0" encoding="utf-8"?>
<ds:datastoreItem xmlns:ds="http://schemas.openxmlformats.org/officeDocument/2006/customXml" ds:itemID="{0BD4DD0F-AF6E-4CDC-9A45-301C9DE44AD2}"/>
</file>

<file path=customXml/itemProps4.xml><?xml version="1.0" encoding="utf-8"?>
<ds:datastoreItem xmlns:ds="http://schemas.openxmlformats.org/officeDocument/2006/customXml" ds:itemID="{15F0A5C9-00D6-4457-B2D8-23D705A93874}"/>
</file>

<file path=docProps/app.xml><?xml version="1.0" encoding="utf-8"?>
<Properties xmlns="http://schemas.openxmlformats.org/officeDocument/2006/extended-properties" xmlns:vt="http://schemas.openxmlformats.org/officeDocument/2006/docPropsVTypes">
  <Template>TEMPLATE-UnitCode-Learning-Resource-Master-190221</Template>
  <TotalTime>7</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2023-07-07T02:34:00Z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